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1F9D5" w14:textId="77777777" w:rsidR="00002228" w:rsidRDefault="00002228" w:rsidP="000022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CLAXTON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84A3E56" w14:textId="77777777" w:rsidR="00002228" w:rsidRDefault="00002228" w:rsidP="000022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34660E7" w14:textId="77777777" w:rsidR="00002228" w:rsidRDefault="00002228" w:rsidP="000022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E005AD5" w14:textId="77777777" w:rsidR="00002228" w:rsidRDefault="00002228" w:rsidP="0000222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A959D8" w14:textId="77777777" w:rsidR="00002228" w:rsidRDefault="00002228" w:rsidP="00002228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21E8A3B7" w14:textId="77777777" w:rsidR="00002228" w:rsidRDefault="00002228" w:rsidP="00002228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4DD5AB3" w14:textId="77777777" w:rsidR="00002228" w:rsidRDefault="00002228" w:rsidP="00002228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AED8035" w14:textId="77777777" w:rsidR="00002228" w:rsidRDefault="00002228" w:rsidP="0000222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45C62C5" w14:textId="77777777" w:rsidR="00002228" w:rsidRDefault="00002228" w:rsidP="0000222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7460099" w14:textId="77777777" w:rsidR="00002228" w:rsidRDefault="00002228" w:rsidP="00002228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624A3A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90FA" w14:textId="77777777" w:rsidR="00002228" w:rsidRDefault="00002228" w:rsidP="009139A6">
      <w:r>
        <w:separator/>
      </w:r>
    </w:p>
  </w:endnote>
  <w:endnote w:type="continuationSeparator" w:id="0">
    <w:p w14:paraId="44CE40EE" w14:textId="77777777" w:rsidR="00002228" w:rsidRDefault="000022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1F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AE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8A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0E80" w14:textId="77777777" w:rsidR="00002228" w:rsidRDefault="00002228" w:rsidP="009139A6">
      <w:r>
        <w:separator/>
      </w:r>
    </w:p>
  </w:footnote>
  <w:footnote w:type="continuationSeparator" w:id="0">
    <w:p w14:paraId="10163DA9" w14:textId="77777777" w:rsidR="00002228" w:rsidRDefault="000022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B6D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52A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30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228"/>
    <w:rsid w:val="0000222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5B827"/>
  <w15:chartTrackingRefBased/>
  <w15:docId w15:val="{8F683E89-19F3-4572-93E5-8269C45D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2022-07-15T20:38:00Z</dcterms:created>
  <dcterms:modified xsi:type="dcterms:W3CDTF">2022-07-15T20:39:00Z</dcterms:modified>
</cp:coreProperties>
</file>